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030B4" w14:textId="77777777" w:rsidR="005B0162" w:rsidRDefault="005B0162" w:rsidP="005B0162">
      <w:pPr>
        <w:pStyle w:val="NoSpacing"/>
        <w:jc w:val="both"/>
      </w:pPr>
      <w:r>
        <w:rPr>
          <w:u w:val="single"/>
        </w:rPr>
        <w:t>William SOMERBY</w:t>
      </w:r>
      <w:r>
        <w:t xml:space="preserve">      (fl.1483)</w:t>
      </w:r>
    </w:p>
    <w:p w14:paraId="2B3961A7" w14:textId="77777777" w:rsidR="005B0162" w:rsidRDefault="005B0162" w:rsidP="005B0162">
      <w:pPr>
        <w:pStyle w:val="NoSpacing"/>
        <w:jc w:val="both"/>
      </w:pPr>
      <w:r>
        <w:t>Chaplain.</w:t>
      </w:r>
    </w:p>
    <w:p w14:paraId="53640B99" w14:textId="77777777" w:rsidR="005B0162" w:rsidRDefault="005B0162" w:rsidP="005B0162">
      <w:pPr>
        <w:pStyle w:val="NoSpacing"/>
        <w:jc w:val="both"/>
      </w:pPr>
    </w:p>
    <w:p w14:paraId="401DD4CF" w14:textId="77777777" w:rsidR="005B0162" w:rsidRDefault="005B0162" w:rsidP="005B0162">
      <w:pPr>
        <w:pStyle w:val="NoSpacing"/>
        <w:jc w:val="both"/>
      </w:pPr>
      <w:r>
        <w:t xml:space="preserve"> </w:t>
      </w:r>
    </w:p>
    <w:p w14:paraId="5379D613" w14:textId="77777777" w:rsidR="005B0162" w:rsidRDefault="005B0162" w:rsidP="005B0162">
      <w:pPr>
        <w:pStyle w:val="NoSpacing"/>
        <w:jc w:val="both"/>
      </w:pPr>
      <w:r>
        <w:t xml:space="preserve">  9 Aug.1483</w:t>
      </w:r>
      <w:r>
        <w:tab/>
        <w:t xml:space="preserve">He was instituted to a moiety of the rectory of </w:t>
      </w:r>
      <w:proofErr w:type="spellStart"/>
      <w:r>
        <w:t>Thwenge</w:t>
      </w:r>
      <w:proofErr w:type="spellEnd"/>
      <w:r>
        <w:t xml:space="preserve"> by George Evers,</w:t>
      </w:r>
    </w:p>
    <w:p w14:paraId="04167EAF" w14:textId="77777777" w:rsidR="005B0162" w:rsidRDefault="005B0162" w:rsidP="005B0162">
      <w:pPr>
        <w:pStyle w:val="NoSpacing"/>
        <w:jc w:val="both"/>
      </w:pPr>
      <w:r>
        <w:tab/>
      </w:r>
      <w:r>
        <w:tab/>
        <w:t>his notary(q.v.).</w:t>
      </w:r>
    </w:p>
    <w:p w14:paraId="6E06A2A3" w14:textId="77777777" w:rsidR="005B0162" w:rsidRDefault="005B0162" w:rsidP="005B0162">
      <w:pPr>
        <w:pStyle w:val="NoSpacing"/>
      </w:pPr>
      <w:r>
        <w:tab/>
      </w:r>
      <w:r>
        <w:tab/>
        <w:t>(“The Register of Thomas Rotherham, Archbishop of York 1480-1500</w:t>
      </w:r>
    </w:p>
    <w:p w14:paraId="0F9A47B8" w14:textId="77777777" w:rsidR="005B0162" w:rsidRDefault="005B0162" w:rsidP="005B0162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p.36)</w:t>
      </w:r>
    </w:p>
    <w:p w14:paraId="2CBE251A" w14:textId="77777777" w:rsidR="005B0162" w:rsidRDefault="005B0162" w:rsidP="005B0162">
      <w:pPr>
        <w:pStyle w:val="NoSpacing"/>
        <w:jc w:val="both"/>
      </w:pPr>
    </w:p>
    <w:p w14:paraId="15A22652" w14:textId="77777777" w:rsidR="005B0162" w:rsidRDefault="005B0162" w:rsidP="005B0162">
      <w:pPr>
        <w:pStyle w:val="NoSpacing"/>
        <w:jc w:val="both"/>
      </w:pPr>
    </w:p>
    <w:p w14:paraId="08A4E365" w14:textId="77777777" w:rsidR="005B0162" w:rsidRDefault="005B0162" w:rsidP="005B0162">
      <w:pPr>
        <w:pStyle w:val="NoSpacing"/>
        <w:jc w:val="both"/>
      </w:pPr>
      <w:r>
        <w:t>11 July 2019</w:t>
      </w:r>
    </w:p>
    <w:p w14:paraId="3ABB51DE" w14:textId="77777777" w:rsidR="006B2F86" w:rsidRPr="00E71FC3" w:rsidRDefault="005B01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FB733" w14:textId="77777777" w:rsidR="005B0162" w:rsidRDefault="005B0162" w:rsidP="00E71FC3">
      <w:pPr>
        <w:spacing w:after="0" w:line="240" w:lineRule="auto"/>
      </w:pPr>
      <w:r>
        <w:separator/>
      </w:r>
    </w:p>
  </w:endnote>
  <w:endnote w:type="continuationSeparator" w:id="0">
    <w:p w14:paraId="2C75AA6B" w14:textId="77777777" w:rsidR="005B0162" w:rsidRDefault="005B01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090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08CC3" w14:textId="77777777" w:rsidR="005B0162" w:rsidRDefault="005B0162" w:rsidP="00E71FC3">
      <w:pPr>
        <w:spacing w:after="0" w:line="240" w:lineRule="auto"/>
      </w:pPr>
      <w:r>
        <w:separator/>
      </w:r>
    </w:p>
  </w:footnote>
  <w:footnote w:type="continuationSeparator" w:id="0">
    <w:p w14:paraId="7E252F5F" w14:textId="77777777" w:rsidR="005B0162" w:rsidRDefault="005B01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162"/>
    <w:rsid w:val="001A7C09"/>
    <w:rsid w:val="00577BD5"/>
    <w:rsid w:val="005B016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A5A41"/>
  <w15:chartTrackingRefBased/>
  <w15:docId w15:val="{9E5EFC78-D968-4F54-9B12-03AA6124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2019-07-24T21:13:00Z</dcterms:created>
  <dcterms:modified xsi:type="dcterms:W3CDTF">2019-07-24T21:13:00Z</dcterms:modified>
</cp:coreProperties>
</file>